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E2C04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WRYTHER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E5B70A3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Baltonsborough</w:t>
      </w:r>
      <w:proofErr w:type="spellEnd"/>
      <w:r>
        <w:rPr>
          <w:rFonts w:cs="Times New Roman"/>
          <w:szCs w:val="24"/>
        </w:rPr>
        <w:t>, Somerset. Dyer.</w:t>
      </w:r>
    </w:p>
    <w:p w14:paraId="14FD1F98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</w:p>
    <w:p w14:paraId="4DB1BFCB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</w:p>
    <w:p w14:paraId="3717A3B7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Sir Walter </w:t>
      </w:r>
      <w:proofErr w:type="spellStart"/>
      <w:r>
        <w:rPr>
          <w:rFonts w:cs="Times New Roman"/>
          <w:szCs w:val="24"/>
        </w:rPr>
        <w:t>Pauncefote</w:t>
      </w:r>
      <w:proofErr w:type="spellEnd"/>
      <w:r>
        <w:rPr>
          <w:rFonts w:cs="Times New Roman"/>
          <w:szCs w:val="24"/>
        </w:rPr>
        <w:t>(q.v.) brought a plaint of debt against him and William</w:t>
      </w:r>
    </w:p>
    <w:p w14:paraId="20F07C93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Cutteford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Horsington</w:t>
      </w:r>
      <w:proofErr w:type="spellEnd"/>
      <w:r>
        <w:rPr>
          <w:rFonts w:cs="Times New Roman"/>
          <w:szCs w:val="24"/>
        </w:rPr>
        <w:t>(q.v.).</w:t>
      </w:r>
    </w:p>
    <w:p w14:paraId="44E7C5C1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A9A595B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</w:p>
    <w:p w14:paraId="5E629C2C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</w:p>
    <w:p w14:paraId="080E32F5" w14:textId="77777777" w:rsidR="00280B9E" w:rsidRDefault="00280B9E" w:rsidP="00280B9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November 2022</w:t>
      </w:r>
    </w:p>
    <w:p w14:paraId="2B86DF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5F430" w14:textId="77777777" w:rsidR="00280B9E" w:rsidRDefault="00280B9E" w:rsidP="009139A6">
      <w:r>
        <w:separator/>
      </w:r>
    </w:p>
  </w:endnote>
  <w:endnote w:type="continuationSeparator" w:id="0">
    <w:p w14:paraId="6AF233F9" w14:textId="77777777" w:rsidR="00280B9E" w:rsidRDefault="00280B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59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FC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B9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9761" w14:textId="77777777" w:rsidR="00280B9E" w:rsidRDefault="00280B9E" w:rsidP="009139A6">
      <w:r>
        <w:separator/>
      </w:r>
    </w:p>
  </w:footnote>
  <w:footnote w:type="continuationSeparator" w:id="0">
    <w:p w14:paraId="6F2E2B6D" w14:textId="77777777" w:rsidR="00280B9E" w:rsidRDefault="00280B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3D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1B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78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B9E"/>
    <w:rsid w:val="000666E0"/>
    <w:rsid w:val="002510B7"/>
    <w:rsid w:val="00280B9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A2310"/>
  <w15:chartTrackingRefBased/>
  <w15:docId w15:val="{D63BE4BA-D7C1-4FA9-8F6D-C27F2000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0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2023-01-08T19:14:00Z</dcterms:created>
  <dcterms:modified xsi:type="dcterms:W3CDTF">2023-01-08T19:16:00Z</dcterms:modified>
</cp:coreProperties>
</file>